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Wimbledon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Wimbledon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Wimbledon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Wimbledon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Wimbledon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Wimbledon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78.8% </w:t>
      </w:r>
      <w:r w:rsidRPr="004747BF">
        <w:rPr>
          <w:rFonts w:ascii="Libre Franklin Light" w:eastAsia="Times New Roman" w:hAnsi="Libre Franklin Light" w:cs="Calibri Light"/>
        </w:rPr>
        <w:t xml:space="preserve">of those respondents classified as PGSI 8+ in Wimbledon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Wimbledon is estimated to be </w:t>
      </w:r>
      <w:r w:rsidRPr="00773DF7">
        <w:rPr>
          <w:rFonts w:ascii="Libre Franklin Light" w:eastAsia="Times New Roman" w:hAnsi="Libre Franklin Light" w:cs="Calibri Light"/>
          <w:b/>
          <w:bCs/>
          <w:color w:val="C45911" w:themeColor="accent2" w:themeShade="BF"/>
        </w:rPr>
        <w:t xml:space="preserve">£4,387,548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Wimbledon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Wimbledon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Wimbledon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Wimbledon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mble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Wimbledon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mble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Wimbledon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Wimbledon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mble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Wimbledon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Wimbledon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Wimbledon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Wimbledon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Wimbledon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Wimbledon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£4,387,548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Wimbledon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£71,466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£1,477,956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£105,876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£29,777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£54,592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£2,647,881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£4,387,548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Wimbledon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Wimbledon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Wimbledon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Wimbledon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Wimbledon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Wimbledon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Wimbledon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Wimbledon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Wimbledon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Wimbledon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Wimbledon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Wimbledon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33165D-246B-4CA6-B47D-78E308E09AA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